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EF49725" w:rsidR="00D31386" w:rsidRPr="00C017DF" w:rsidRDefault="00C82C0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YV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E6CBBB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EB6FC9" w:rsidRPr="00EB31B3" w14:paraId="047CFA41" w14:textId="77777777" w:rsidTr="00AD750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122ABF5" w14:textId="77777777" w:rsidR="00EB6FC9" w:rsidRPr="00EB31B3" w:rsidRDefault="00EB6FC9" w:rsidP="00EB6FC9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2BCCD7" w14:textId="77777777" w:rsidR="00EB6FC9" w:rsidRPr="00EB31B3" w:rsidRDefault="00EB6FC9" w:rsidP="00AE02E5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5E313D" w14:textId="77777777" w:rsidR="00EB6FC9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193E8E6" w14:textId="77777777" w:rsidR="00EB6FC9" w:rsidRPr="00EB31B3" w:rsidRDefault="00FE03B0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B6FC9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225A7D13" w14:textId="77777777" w:rsidR="00EB6FC9" w:rsidRPr="00EB31B3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AD34ACF" w14:textId="77777777" w:rsidTr="007B5446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7087FCC6" w14:textId="4D991008" w:rsidR="007B5446" w:rsidRPr="00EB31B3" w:rsidRDefault="00AD750A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BF936DC" w14:textId="77777777" w:rsidR="007B5446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12BA6460" w14:textId="3DBA898B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13A9712C" w14:textId="77777777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66676499" w14:textId="25AFC814" w:rsidR="007B5446" w:rsidRPr="00BF1A80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8B2397" w14:textId="77777777" w:rsidR="007B5446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E121D0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ADAE6C1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0D5B99D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76E9D916" w14:textId="77777777" w:rsidR="007B5446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043A24CC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5A246B4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7D7F41C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60A6534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27D93882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5359AB0B" w14:textId="77777777" w:rsidR="007B5446" w:rsidRPr="003776C0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039A57" w14:textId="451D23D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C1 </w:t>
            </w:r>
            <w:r w:rsidR="0094339B">
              <w:rPr>
                <w:rFonts w:ascii="Helvetica" w:hAnsi="Helvetica" w:cs="Helvetica"/>
                <w:b w:val="0"/>
                <w:sz w:val="18"/>
                <w:szCs w:val="18"/>
              </w:rPr>
              <w:t>2</w:t>
            </w:r>
            <w:r w:rsidR="000B615F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44D12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196F76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5BB3B52" w14:textId="77777777" w:rsidTr="007B5446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323E9B45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6D77ABD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338C61E1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2B93B793" w14:textId="58B9E5CF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, kruis, inclusief bodemsprong</w:t>
            </w:r>
            <w:r w:rsidR="00037F0B">
              <w:rPr>
                <w:rFonts w:ascii="Helvetica" w:hAnsi="Helvetica" w:cs="Helvetica"/>
                <w:b w:val="0"/>
                <w:sz w:val="18"/>
                <w:szCs w:val="18"/>
              </w:rPr>
              <w:t>(en)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5CF65D24" w14:textId="3A836EC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006A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8EBB63D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F167F6C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6ADF879D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1C626F2C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074FBC6F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18FCB2D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316489CA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906D502" w14:textId="338BD420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C3 </w:t>
            </w:r>
            <w:r w:rsidR="0094339B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6AAA3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46CDAE5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1443266A" w14:textId="77777777" w:rsidTr="007B5446">
        <w:tc>
          <w:tcPr>
            <w:tcW w:w="897" w:type="dxa"/>
            <w:gridSpan w:val="2"/>
            <w:vMerge/>
            <w:shd w:val="clear" w:color="auto" w:fill="auto"/>
          </w:tcPr>
          <w:p w14:paraId="5D233237" w14:textId="77777777" w:rsidR="007B5446" w:rsidRPr="00EB31B3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A4A5BF9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01B719D5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6866A099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442BEB78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63F53BEC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5208CB1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6630818" w14:textId="46678FFA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94339B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3A4E0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7D0E73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50F5EDC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14"/>
        <w:gridCol w:w="3261"/>
        <w:gridCol w:w="992"/>
      </w:tblGrid>
      <w:tr w:rsidR="007B4170" w:rsidRPr="00AE02E5" w14:paraId="4AEFC1D0" w14:textId="77777777" w:rsidTr="005D2805">
        <w:trPr>
          <w:trHeight w:val="295"/>
        </w:trPr>
        <w:tc>
          <w:tcPr>
            <w:tcW w:w="2347" w:type="dxa"/>
            <w:shd w:val="clear" w:color="auto" w:fill="auto"/>
            <w:vAlign w:val="center"/>
          </w:tcPr>
          <w:p w14:paraId="05B107DA" w14:textId="77777777" w:rsidR="007B4170" w:rsidRPr="00AE02E5" w:rsidRDefault="007B4170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875" w:type="dxa"/>
            <w:gridSpan w:val="2"/>
            <w:shd w:val="clear" w:color="auto" w:fill="auto"/>
          </w:tcPr>
          <w:p w14:paraId="7386EE04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DFE94" w14:textId="77777777" w:rsidR="009D3371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57B8" w14:textId="77777777" w:rsidR="009D3371" w:rsidRPr="00AE02E5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6E1385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3F166486" w14:textId="77777777" w:rsidTr="005D2805">
        <w:trPr>
          <w:gridBefore w:val="2"/>
          <w:wBefore w:w="4961" w:type="dxa"/>
        </w:trPr>
        <w:tc>
          <w:tcPr>
            <w:tcW w:w="3261" w:type="dxa"/>
            <w:shd w:val="clear" w:color="auto" w:fill="auto"/>
            <w:vAlign w:val="center"/>
          </w:tcPr>
          <w:p w14:paraId="6AEB2300" w14:textId="77777777" w:rsidR="009D3371" w:rsidRDefault="009D3371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A9A0E" w14:textId="77777777" w:rsidR="007B4170" w:rsidRDefault="009A7415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</w:t>
            </w:r>
            <w:r w:rsidR="00FE03B0">
              <w:rPr>
                <w:rFonts w:ascii="Arial" w:hAnsi="Arial" w:cs="Arial"/>
                <w:b/>
                <w:sz w:val="20"/>
                <w:szCs w:val="20"/>
              </w:rPr>
              <w:t>rtistiek</w:t>
            </w:r>
          </w:p>
          <w:p w14:paraId="00E4EA06" w14:textId="77777777" w:rsidR="00A915D3" w:rsidRPr="00AE02E5" w:rsidRDefault="00A915D3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F2A0F9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F907F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65ADEC" w14:textId="77777777" w:rsidR="005D2805" w:rsidRDefault="005D2805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B6FF53" w14:textId="52A9B8BA" w:rsidR="009D3371" w:rsidRDefault="002B6547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5973DC76" w14:textId="77777777" w:rsidR="002B6547" w:rsidRPr="00AC5736" w:rsidRDefault="00DE47F1" w:rsidP="002B654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63D4F1E">
          <v:line id="_x0000_s2075" style="position:absolute;z-index:251658241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910F7BB">
          <v:line id="_x0000_s2074" style="position:absolute;z-index:251658240" from="342pt,7pt" to="459pt,7pt"/>
        </w:pict>
      </w:r>
      <w:r w:rsidR="002B6547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B6547" w:rsidRPr="00AC5736" w:rsidSect="00D31386">
      <w:headerReference w:type="default" r:id="rId12"/>
      <w:footerReference w:type="even" r:id="rId13"/>
      <w:footerReference w:type="default" r:id="rId14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643F5" w14:textId="77777777" w:rsidR="00670FEE" w:rsidRDefault="00670FEE">
      <w:r>
        <w:separator/>
      </w:r>
    </w:p>
  </w:endnote>
  <w:endnote w:type="continuationSeparator" w:id="0">
    <w:p w14:paraId="490F98C3" w14:textId="77777777" w:rsidR="00670FEE" w:rsidRDefault="00670FEE">
      <w:r>
        <w:continuationSeparator/>
      </w:r>
    </w:p>
  </w:endnote>
  <w:endnote w:type="continuationNotice" w:id="1">
    <w:p w14:paraId="67B85F2E" w14:textId="77777777" w:rsidR="00E544CC" w:rsidRDefault="00E54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0235" w14:textId="2BF3EDA8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D1816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4C14F" w14:textId="77777777" w:rsidR="00670FEE" w:rsidRDefault="00670FEE">
      <w:r>
        <w:separator/>
      </w:r>
    </w:p>
  </w:footnote>
  <w:footnote w:type="continuationSeparator" w:id="0">
    <w:p w14:paraId="48A415D4" w14:textId="77777777" w:rsidR="00670FEE" w:rsidRDefault="00670FEE">
      <w:r>
        <w:continuationSeparator/>
      </w:r>
    </w:p>
  </w:footnote>
  <w:footnote w:type="continuationNotice" w:id="1">
    <w:p w14:paraId="3DC095A6" w14:textId="77777777" w:rsidR="00E544CC" w:rsidRDefault="00E544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485FC88F" w:rsidR="0050736E" w:rsidRPr="00D436E8" w:rsidRDefault="00DE47F1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4A778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388.75pt;margin-top:.15pt;width:96.25pt;height:95.45pt;z-index:-251658238;visibility:visible" wrapcoords="-169 0 -169 21430 21600 21430 21600 0 -169 0">
          <v:imagedata r:id="rId1" o:title=""/>
          <w10:wrap type="tight"/>
        </v:shape>
      </w:pict>
    </w:r>
  </w:p>
  <w:p w14:paraId="52A7F155" w14:textId="3ABF1F0B" w:rsidR="0050736E" w:rsidRPr="00D436E8" w:rsidRDefault="00DE47F1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3C595751">
        <v:line id="Rechte verbindingslijn 7" o:spid="_x0000_s1027" style="position:absolute;left:0;text-align:left;z-index:251658241;visibility:visible;mso-wrap-distance-top:-3e-5mm;mso-wrap-distance-bottom:-3e-5mm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6FF9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7.35pt;margin-top:7.2pt;width:378pt;height:58.75pt;z-index:251658240;mso-wrap-edited:f" wrapcoords="0 0 21600 0 21600 21600 0 21600 0 0" filled="f" stroked="f">
          <v:fill o:detectmouseclick="t"/>
          <v:textbox style="mso-next-textbox:#_x0000_s1025" inset=",7.2pt,,7.2pt">
            <w:txbxContent>
              <w:p w14:paraId="70B146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r</w:t>
                </w:r>
                <w:r w:rsidR="00D3138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- Artistiek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</w:p>
              <w:p w14:paraId="5BDE14D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71D397D5" w14:textId="186901AF" w:rsidR="00D31386" w:rsidRPr="00D7052B" w:rsidRDefault="002225AE" w:rsidP="00D3138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Young </w:t>
                </w:r>
                <w:proofErr w:type="spellStart"/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>Vaulter</w:t>
                </w:r>
                <w:proofErr w:type="spellEnd"/>
              </w:p>
              <w:p w14:paraId="5D74CB00" w14:textId="77777777" w:rsidR="00A7023C" w:rsidRPr="00D7052B" w:rsidRDefault="00A7023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3L4l0HlLtu1mneLiUta2TWyv2Gn6APPIUa5elpevj3d/ByOgnOi5VcLflYUNR+2z+RkIZbehJhPUHx24VlcNjQ==" w:salt="NUIY4mSXBgBvOXmvek3ypQ=="/>
  <w:defaultTabStop w:val="708"/>
  <w:hyphenationZone w:val="425"/>
  <w:noPunctuationKerning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37F0B"/>
    <w:rsid w:val="0005793E"/>
    <w:rsid w:val="00077F61"/>
    <w:rsid w:val="000A2B7F"/>
    <w:rsid w:val="000B4204"/>
    <w:rsid w:val="000B615F"/>
    <w:rsid w:val="000C51B1"/>
    <w:rsid w:val="000E7734"/>
    <w:rsid w:val="000F102C"/>
    <w:rsid w:val="001029DC"/>
    <w:rsid w:val="00124764"/>
    <w:rsid w:val="0012587F"/>
    <w:rsid w:val="00146E45"/>
    <w:rsid w:val="0018246F"/>
    <w:rsid w:val="001A2664"/>
    <w:rsid w:val="001A5483"/>
    <w:rsid w:val="001B37EF"/>
    <w:rsid w:val="001D2BA3"/>
    <w:rsid w:val="002225AE"/>
    <w:rsid w:val="00227773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FD8"/>
    <w:rsid w:val="003159C1"/>
    <w:rsid w:val="00340F47"/>
    <w:rsid w:val="00343D65"/>
    <w:rsid w:val="00347475"/>
    <w:rsid w:val="00365959"/>
    <w:rsid w:val="003747C1"/>
    <w:rsid w:val="003776C0"/>
    <w:rsid w:val="003943FF"/>
    <w:rsid w:val="00395EFA"/>
    <w:rsid w:val="003E3299"/>
    <w:rsid w:val="00403C13"/>
    <w:rsid w:val="00446B4C"/>
    <w:rsid w:val="00482264"/>
    <w:rsid w:val="00483A23"/>
    <w:rsid w:val="00487D43"/>
    <w:rsid w:val="004B5B0F"/>
    <w:rsid w:val="0050736E"/>
    <w:rsid w:val="00543493"/>
    <w:rsid w:val="005441DD"/>
    <w:rsid w:val="0054511E"/>
    <w:rsid w:val="005538BF"/>
    <w:rsid w:val="00555B91"/>
    <w:rsid w:val="00576D40"/>
    <w:rsid w:val="00580B78"/>
    <w:rsid w:val="00597D35"/>
    <w:rsid w:val="005C1E53"/>
    <w:rsid w:val="005D2805"/>
    <w:rsid w:val="005F6BA6"/>
    <w:rsid w:val="00615814"/>
    <w:rsid w:val="00620715"/>
    <w:rsid w:val="00634D42"/>
    <w:rsid w:val="00670FEE"/>
    <w:rsid w:val="006861E4"/>
    <w:rsid w:val="006B287D"/>
    <w:rsid w:val="006B7AE8"/>
    <w:rsid w:val="006C07D3"/>
    <w:rsid w:val="006C5448"/>
    <w:rsid w:val="006E36AA"/>
    <w:rsid w:val="00717D6B"/>
    <w:rsid w:val="00744A50"/>
    <w:rsid w:val="00750623"/>
    <w:rsid w:val="00755CEB"/>
    <w:rsid w:val="007849DF"/>
    <w:rsid w:val="00786B44"/>
    <w:rsid w:val="007B4170"/>
    <w:rsid w:val="007B5446"/>
    <w:rsid w:val="007B64CC"/>
    <w:rsid w:val="00821263"/>
    <w:rsid w:val="00823A72"/>
    <w:rsid w:val="00837B03"/>
    <w:rsid w:val="008500C3"/>
    <w:rsid w:val="00881EF6"/>
    <w:rsid w:val="008826C9"/>
    <w:rsid w:val="00886ADC"/>
    <w:rsid w:val="008904D2"/>
    <w:rsid w:val="008D0AEE"/>
    <w:rsid w:val="008D3F5A"/>
    <w:rsid w:val="008E2031"/>
    <w:rsid w:val="0090196A"/>
    <w:rsid w:val="00921A96"/>
    <w:rsid w:val="00926A5F"/>
    <w:rsid w:val="00937126"/>
    <w:rsid w:val="0094339B"/>
    <w:rsid w:val="009470C8"/>
    <w:rsid w:val="009539FD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E3E"/>
    <w:rsid w:val="00A3400F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30933"/>
    <w:rsid w:val="00B40CDD"/>
    <w:rsid w:val="00B55772"/>
    <w:rsid w:val="00B92AFE"/>
    <w:rsid w:val="00B97538"/>
    <w:rsid w:val="00BB71B8"/>
    <w:rsid w:val="00BC1770"/>
    <w:rsid w:val="00BC428D"/>
    <w:rsid w:val="00BC4889"/>
    <w:rsid w:val="00BC4F8C"/>
    <w:rsid w:val="00BE606B"/>
    <w:rsid w:val="00BF1144"/>
    <w:rsid w:val="00BF6442"/>
    <w:rsid w:val="00C017DF"/>
    <w:rsid w:val="00C21F58"/>
    <w:rsid w:val="00C26CC3"/>
    <w:rsid w:val="00C5793A"/>
    <w:rsid w:val="00C607A2"/>
    <w:rsid w:val="00C82C0A"/>
    <w:rsid w:val="00CE3281"/>
    <w:rsid w:val="00CF5B5D"/>
    <w:rsid w:val="00D277FB"/>
    <w:rsid w:val="00D31386"/>
    <w:rsid w:val="00D436E8"/>
    <w:rsid w:val="00D5199B"/>
    <w:rsid w:val="00D626F6"/>
    <w:rsid w:val="00D7052B"/>
    <w:rsid w:val="00DA5D3F"/>
    <w:rsid w:val="00DB7EF0"/>
    <w:rsid w:val="00DC52AC"/>
    <w:rsid w:val="00DE47F1"/>
    <w:rsid w:val="00E3515C"/>
    <w:rsid w:val="00E352C2"/>
    <w:rsid w:val="00E544CC"/>
    <w:rsid w:val="00E629A9"/>
    <w:rsid w:val="00E80E79"/>
    <w:rsid w:val="00EA0FF6"/>
    <w:rsid w:val="00EA7502"/>
    <w:rsid w:val="00EB6FC9"/>
    <w:rsid w:val="00EC0AE8"/>
    <w:rsid w:val="00EF12E1"/>
    <w:rsid w:val="00F2441A"/>
    <w:rsid w:val="00F26A9E"/>
    <w:rsid w:val="00F661EA"/>
    <w:rsid w:val="00F804C1"/>
    <w:rsid w:val="00F92DA8"/>
    <w:rsid w:val="00FD1816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6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02ACF1-5D81-4E10-8AE1-3ABB340DF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02A0CB-AF3D-4C71-8AF4-E0D5364B4D3A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e7f54076-5645-4b12-91ec-c3d4a8cb9c6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811006f-1c16-41b7-b921-4a643f9d9ecc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303BF7B-F63E-46B5-94F3-A335763AD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4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8</cp:revision>
  <cp:lastPrinted>2012-11-20T13:45:00Z</cp:lastPrinted>
  <dcterms:created xsi:type="dcterms:W3CDTF">2025-03-04T16:04:00Z</dcterms:created>
  <dcterms:modified xsi:type="dcterms:W3CDTF">2025-03-04T16:07:00Z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